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97F50" w14:textId="77777777" w:rsidR="00931E0A" w:rsidRDefault="00931E0A" w:rsidP="00931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IXWORTH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23160AEA" w14:textId="77777777" w:rsidR="00931E0A" w:rsidRDefault="00931E0A" w:rsidP="00931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 College, Oxford University.</w:t>
      </w:r>
    </w:p>
    <w:p w14:paraId="1FAD6763" w14:textId="77777777" w:rsidR="00931E0A" w:rsidRDefault="00931E0A" w:rsidP="00931E0A">
      <w:pPr>
        <w:pStyle w:val="NoSpacing"/>
        <w:rPr>
          <w:rFonts w:cs="Times New Roman"/>
          <w:szCs w:val="24"/>
        </w:rPr>
      </w:pPr>
    </w:p>
    <w:p w14:paraId="5A63F32A" w14:textId="77777777" w:rsidR="00931E0A" w:rsidRDefault="00931E0A" w:rsidP="00931E0A">
      <w:pPr>
        <w:pStyle w:val="NoSpacing"/>
        <w:rPr>
          <w:rFonts w:cs="Times New Roman"/>
          <w:szCs w:val="24"/>
        </w:rPr>
      </w:pPr>
    </w:p>
    <w:p w14:paraId="477486EC" w14:textId="77777777" w:rsidR="00931E0A" w:rsidRDefault="00931E0A" w:rsidP="00931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Vice-Chancellor</w:t>
      </w:r>
      <w:proofErr w:type="gramEnd"/>
      <w:r>
        <w:rPr>
          <w:rFonts w:cs="Times New Roman"/>
          <w:szCs w:val="24"/>
        </w:rPr>
        <w:t>.</w:t>
      </w:r>
    </w:p>
    <w:p w14:paraId="5C68DE74" w14:textId="77777777" w:rsidR="00931E0A" w:rsidRDefault="00931E0A" w:rsidP="00931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p.133)</w:t>
      </w:r>
    </w:p>
    <w:p w14:paraId="3E2AF65C" w14:textId="77777777" w:rsidR="00931E0A" w:rsidRDefault="00931E0A" w:rsidP="00931E0A">
      <w:pPr>
        <w:pStyle w:val="NoSpacing"/>
        <w:rPr>
          <w:rFonts w:cs="Times New Roman"/>
          <w:szCs w:val="24"/>
        </w:rPr>
      </w:pPr>
    </w:p>
    <w:p w14:paraId="113A08AF" w14:textId="77777777" w:rsidR="00931E0A" w:rsidRDefault="00931E0A" w:rsidP="00931E0A">
      <w:pPr>
        <w:pStyle w:val="NoSpacing"/>
        <w:rPr>
          <w:rFonts w:cs="Times New Roman"/>
          <w:szCs w:val="24"/>
        </w:rPr>
      </w:pPr>
    </w:p>
    <w:p w14:paraId="7A6BCC35" w14:textId="77777777" w:rsidR="00931E0A" w:rsidRDefault="00931E0A" w:rsidP="00931E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2E0FC8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558AF" w14:textId="77777777" w:rsidR="00931E0A" w:rsidRDefault="00931E0A" w:rsidP="009139A6">
      <w:r>
        <w:separator/>
      </w:r>
    </w:p>
  </w:endnote>
  <w:endnote w:type="continuationSeparator" w:id="0">
    <w:p w14:paraId="08614212" w14:textId="77777777" w:rsidR="00931E0A" w:rsidRDefault="00931E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4C8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95D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B21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86457" w14:textId="77777777" w:rsidR="00931E0A" w:rsidRDefault="00931E0A" w:rsidP="009139A6">
      <w:r>
        <w:separator/>
      </w:r>
    </w:p>
  </w:footnote>
  <w:footnote w:type="continuationSeparator" w:id="0">
    <w:p w14:paraId="08F8BBB2" w14:textId="77777777" w:rsidR="00931E0A" w:rsidRDefault="00931E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728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0F1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F14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E0A"/>
    <w:rsid w:val="000666E0"/>
    <w:rsid w:val="002510B7"/>
    <w:rsid w:val="00270799"/>
    <w:rsid w:val="005C130B"/>
    <w:rsid w:val="00625C2A"/>
    <w:rsid w:val="00826F5C"/>
    <w:rsid w:val="009139A6"/>
    <w:rsid w:val="00931E0A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7A662"/>
  <w15:chartTrackingRefBased/>
  <w15:docId w15:val="{07F741B4-DBAA-407E-ACEE-D2A8D5C5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2024-11-29T20:05:00Z</dcterms:created>
  <dcterms:modified xsi:type="dcterms:W3CDTF">2024-11-29T20:06:00Z</dcterms:modified>
</cp:coreProperties>
</file>